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7E42" w:rsidRDefault="008D1699" w:rsidP="00CE134C">
      <w:pPr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3227A7">
        <w:rPr>
          <w:rFonts w:ascii="Arial" w:eastAsia="Times New Roman" w:hAnsi="Arial" w:cs="Arial"/>
          <w:b/>
          <w:sz w:val="24"/>
          <w:szCs w:val="24"/>
          <w:u w:val="single"/>
          <w:lang w:eastAsia="ru-RU"/>
        </w:rPr>
        <w:t>Черненко Ирэна Владимировна</w:t>
      </w:r>
      <w:r w:rsidRPr="003227A7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</w:p>
    <w:p w:rsidR="008D1699" w:rsidRPr="003227A7" w:rsidRDefault="008D1699" w:rsidP="00CE134C">
      <w:pPr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bookmarkStart w:id="0" w:name="_GoBack"/>
      <w:bookmarkEnd w:id="0"/>
      <w:r w:rsidRPr="003227A7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начальник нормативно-правового отдела Нормативно-правового управления администрации городского округа Долгопрудн</w:t>
      </w:r>
      <w:r w:rsidR="003227A7">
        <w:rPr>
          <w:rFonts w:ascii="Arial" w:eastAsia="Times New Roman" w:hAnsi="Arial" w:cs="Arial"/>
          <w:b/>
          <w:sz w:val="24"/>
          <w:szCs w:val="24"/>
          <w:lang w:eastAsia="ru-RU"/>
        </w:rPr>
        <w:t>ый</w:t>
      </w:r>
    </w:p>
    <w:p w:rsidR="008D1699" w:rsidRPr="003227A7" w:rsidRDefault="008D1699" w:rsidP="00CE134C">
      <w:pPr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8D1699" w:rsidRPr="003227A7" w:rsidRDefault="008D1699" w:rsidP="00CE134C">
      <w:pPr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8D1699" w:rsidRPr="003227A7" w:rsidRDefault="008D1699" w:rsidP="00CE134C">
      <w:pPr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227A7">
        <w:rPr>
          <w:rFonts w:ascii="Arial" w:eastAsia="Times New Roman" w:hAnsi="Arial" w:cs="Arial"/>
          <w:sz w:val="24"/>
          <w:szCs w:val="24"/>
          <w:lang w:eastAsia="ru-RU"/>
        </w:rPr>
        <w:t>Черненко Ирэна Владимировна 30.04.1973 года рождения место рождения –</w:t>
      </w:r>
      <w:r w:rsidR="003227A7">
        <w:rPr>
          <w:rFonts w:ascii="Arial" w:eastAsia="Times New Roman" w:hAnsi="Arial" w:cs="Arial"/>
          <w:sz w:val="24"/>
          <w:szCs w:val="24"/>
          <w:lang w:eastAsia="ru-RU"/>
        </w:rPr>
        <w:t xml:space="preserve"> город</w:t>
      </w:r>
      <w:r w:rsidRPr="003227A7">
        <w:rPr>
          <w:rFonts w:ascii="Arial" w:eastAsia="Times New Roman" w:hAnsi="Arial" w:cs="Arial"/>
          <w:sz w:val="24"/>
          <w:szCs w:val="24"/>
          <w:lang w:eastAsia="ru-RU"/>
        </w:rPr>
        <w:t xml:space="preserve"> Рошаль Шатурского района Московской области. </w:t>
      </w:r>
    </w:p>
    <w:p w:rsidR="008D1699" w:rsidRPr="003227A7" w:rsidRDefault="008D1699" w:rsidP="00CE134C">
      <w:pPr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227A7">
        <w:rPr>
          <w:rFonts w:ascii="Arial" w:eastAsia="Times New Roman" w:hAnsi="Arial" w:cs="Arial"/>
          <w:sz w:val="24"/>
          <w:szCs w:val="24"/>
          <w:lang w:eastAsia="ru-RU"/>
        </w:rPr>
        <w:t xml:space="preserve">Черненко И.В. работает </w:t>
      </w:r>
      <w:r w:rsidR="00CE134C">
        <w:rPr>
          <w:rFonts w:ascii="Arial" w:hAnsi="Arial" w:cs="Arial"/>
          <w:sz w:val="24"/>
          <w:szCs w:val="24"/>
        </w:rPr>
        <w:t>в администрации городского округа</w:t>
      </w:r>
      <w:r w:rsidRPr="003227A7">
        <w:rPr>
          <w:rFonts w:ascii="Arial" w:hAnsi="Arial" w:cs="Arial"/>
          <w:sz w:val="24"/>
          <w:szCs w:val="24"/>
        </w:rPr>
        <w:t xml:space="preserve"> Долгопрудный с 2004 года, в должности начальника нормативно-правового отдела Нормативно-правового управления с 2015 года. </w:t>
      </w:r>
      <w:r w:rsidR="003227A7">
        <w:rPr>
          <w:rFonts w:ascii="Arial" w:hAnsi="Arial" w:cs="Arial"/>
          <w:sz w:val="24"/>
          <w:szCs w:val="24"/>
        </w:rPr>
        <w:t xml:space="preserve"> </w:t>
      </w:r>
    </w:p>
    <w:p w:rsidR="008D1699" w:rsidRPr="003227A7" w:rsidRDefault="003227A7" w:rsidP="00CE134C">
      <w:pPr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227A7">
        <w:rPr>
          <w:rFonts w:ascii="Arial" w:hAnsi="Arial" w:cs="Arial"/>
          <w:bCs/>
          <w:sz w:val="24"/>
          <w:szCs w:val="24"/>
        </w:rPr>
        <w:t>Ирэна Владимировна</w:t>
      </w:r>
      <w:r w:rsidR="008D1699" w:rsidRPr="003227A7">
        <w:rPr>
          <w:rFonts w:ascii="Arial" w:eastAsia="Times New Roman" w:hAnsi="Arial" w:cs="Arial"/>
          <w:sz w:val="24"/>
          <w:szCs w:val="24"/>
          <w:lang w:eastAsia="ru-RU"/>
        </w:rPr>
        <w:t xml:space="preserve"> участвует в разработке нормативных правовых актов городского округа Долгопрудный, в том числе Устава городского округа Долгопрудный, решений Совета депутатов городского округа Долгопрудный, Уставов органов администрации с правами юридического лица, а также муниципальных учреждений и предприятий. Участвует в судебных заседаниях, в качестве представителя администрации </w:t>
      </w:r>
      <w:r w:rsidR="003D6ECE" w:rsidRPr="003227A7">
        <w:rPr>
          <w:rFonts w:ascii="Arial" w:eastAsia="Times New Roman" w:hAnsi="Arial" w:cs="Arial"/>
          <w:sz w:val="24"/>
          <w:szCs w:val="24"/>
          <w:lang w:eastAsia="ru-RU"/>
        </w:rPr>
        <w:t>городского округа Долгопрудный</w:t>
      </w:r>
      <w:r w:rsidR="008D1699" w:rsidRPr="003227A7">
        <w:rPr>
          <w:rFonts w:ascii="Arial" w:eastAsia="Times New Roman" w:hAnsi="Arial" w:cs="Arial"/>
          <w:sz w:val="24"/>
          <w:szCs w:val="24"/>
          <w:lang w:eastAsia="ru-RU"/>
        </w:rPr>
        <w:t xml:space="preserve">. </w:t>
      </w:r>
      <w:r w:rsidR="003D6ECE" w:rsidRPr="003227A7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3D6ECE" w:rsidRPr="003227A7" w:rsidRDefault="003D6ECE" w:rsidP="00CE134C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3227A7">
        <w:rPr>
          <w:rFonts w:ascii="Arial" w:eastAsia="Times New Roman" w:hAnsi="Arial" w:cs="Arial"/>
          <w:sz w:val="24"/>
          <w:szCs w:val="24"/>
          <w:lang w:eastAsia="ru-RU"/>
        </w:rPr>
        <w:t>Черненко И.В. о</w:t>
      </w:r>
      <w:r w:rsidR="008D1699" w:rsidRPr="003227A7">
        <w:rPr>
          <w:rFonts w:ascii="Arial" w:eastAsia="Times New Roman" w:hAnsi="Arial" w:cs="Arial"/>
          <w:sz w:val="24"/>
          <w:szCs w:val="24"/>
          <w:lang w:eastAsia="ru-RU"/>
        </w:rPr>
        <w:t xml:space="preserve">существляет руководство </w:t>
      </w:r>
      <w:r w:rsidRPr="003227A7">
        <w:rPr>
          <w:rFonts w:ascii="Arial" w:hAnsi="Arial" w:cs="Arial"/>
          <w:sz w:val="24"/>
          <w:szCs w:val="24"/>
        </w:rPr>
        <w:t>нормативно-правовым отделом</w:t>
      </w:r>
      <w:r w:rsidRPr="003227A7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8D1699" w:rsidRPr="003227A7">
        <w:rPr>
          <w:rFonts w:ascii="Arial" w:eastAsia="Times New Roman" w:hAnsi="Arial" w:cs="Arial"/>
          <w:sz w:val="24"/>
          <w:szCs w:val="24"/>
          <w:lang w:eastAsia="ru-RU"/>
        </w:rPr>
        <w:t>Нормативно-правов</w:t>
      </w:r>
      <w:r w:rsidR="00CE134C">
        <w:rPr>
          <w:rFonts w:ascii="Arial" w:eastAsia="Times New Roman" w:hAnsi="Arial" w:cs="Arial"/>
          <w:sz w:val="24"/>
          <w:szCs w:val="24"/>
          <w:lang w:eastAsia="ru-RU"/>
        </w:rPr>
        <w:t>ого</w:t>
      </w:r>
      <w:r w:rsidR="008D1699" w:rsidRPr="003227A7">
        <w:rPr>
          <w:rFonts w:ascii="Arial" w:eastAsia="Times New Roman" w:hAnsi="Arial" w:cs="Arial"/>
          <w:sz w:val="24"/>
          <w:szCs w:val="24"/>
          <w:lang w:eastAsia="ru-RU"/>
        </w:rPr>
        <w:t xml:space="preserve"> управлени</w:t>
      </w:r>
      <w:r w:rsidR="00CE134C">
        <w:rPr>
          <w:rFonts w:ascii="Arial" w:eastAsia="Times New Roman" w:hAnsi="Arial" w:cs="Arial"/>
          <w:sz w:val="24"/>
          <w:szCs w:val="24"/>
          <w:lang w:eastAsia="ru-RU"/>
        </w:rPr>
        <w:t>я</w:t>
      </w:r>
      <w:r w:rsidR="008D1699" w:rsidRPr="003227A7">
        <w:rPr>
          <w:rFonts w:ascii="Arial" w:eastAsia="Times New Roman" w:hAnsi="Arial" w:cs="Arial"/>
          <w:sz w:val="24"/>
          <w:szCs w:val="24"/>
          <w:lang w:eastAsia="ru-RU"/>
        </w:rPr>
        <w:t xml:space="preserve"> администрации. </w:t>
      </w:r>
      <w:r w:rsidRPr="003227A7">
        <w:rPr>
          <w:rFonts w:ascii="Arial" w:eastAsia="Times New Roman" w:hAnsi="Arial" w:cs="Arial"/>
          <w:sz w:val="24"/>
          <w:szCs w:val="24"/>
          <w:lang w:eastAsia="ru-RU"/>
        </w:rPr>
        <w:t xml:space="preserve">В период временного отсутствия начальника </w:t>
      </w:r>
      <w:r w:rsidRPr="003227A7">
        <w:rPr>
          <w:rFonts w:ascii="Arial" w:hAnsi="Arial" w:cs="Arial"/>
          <w:sz w:val="24"/>
          <w:szCs w:val="24"/>
        </w:rPr>
        <w:t>Нормативно-правового управления Черненко И.В. исполня</w:t>
      </w:r>
      <w:r w:rsidR="00CE134C">
        <w:rPr>
          <w:rFonts w:ascii="Arial" w:hAnsi="Arial" w:cs="Arial"/>
          <w:sz w:val="24"/>
          <w:szCs w:val="24"/>
        </w:rPr>
        <w:t>ет</w:t>
      </w:r>
      <w:r w:rsidRPr="003227A7">
        <w:rPr>
          <w:rFonts w:ascii="Arial" w:hAnsi="Arial" w:cs="Arial"/>
          <w:sz w:val="24"/>
          <w:szCs w:val="24"/>
        </w:rPr>
        <w:t xml:space="preserve"> обязанности начальника Управления. </w:t>
      </w:r>
    </w:p>
    <w:p w:rsidR="003D6ECE" w:rsidRPr="003227A7" w:rsidRDefault="008D1699" w:rsidP="00CE134C">
      <w:pPr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227A7">
        <w:rPr>
          <w:rFonts w:ascii="Arial" w:eastAsia="Times New Roman" w:hAnsi="Arial" w:cs="Arial"/>
          <w:sz w:val="24"/>
          <w:szCs w:val="24"/>
          <w:lang w:eastAsia="ru-RU"/>
        </w:rPr>
        <w:t>Коллектив под её руководством работает слаженно, что влияет в целом на результаты работы администрации город</w:t>
      </w:r>
      <w:r w:rsidR="003D6ECE" w:rsidRPr="003227A7">
        <w:rPr>
          <w:rFonts w:ascii="Arial" w:eastAsia="Times New Roman" w:hAnsi="Arial" w:cs="Arial"/>
          <w:sz w:val="24"/>
          <w:szCs w:val="24"/>
          <w:lang w:eastAsia="ru-RU"/>
        </w:rPr>
        <w:t>ского округа</w:t>
      </w:r>
      <w:r w:rsidRPr="003227A7">
        <w:rPr>
          <w:rFonts w:ascii="Arial" w:eastAsia="Times New Roman" w:hAnsi="Arial" w:cs="Arial"/>
          <w:sz w:val="24"/>
          <w:szCs w:val="24"/>
          <w:lang w:eastAsia="ru-RU"/>
        </w:rPr>
        <w:t>. В отношениях с коллегами и деловыми партн</w:t>
      </w:r>
      <w:r w:rsidR="003D6ECE" w:rsidRPr="003227A7">
        <w:rPr>
          <w:rFonts w:ascii="Arial" w:eastAsia="Times New Roman" w:hAnsi="Arial" w:cs="Arial"/>
          <w:sz w:val="24"/>
          <w:szCs w:val="24"/>
          <w:lang w:eastAsia="ru-RU"/>
        </w:rPr>
        <w:t>е</w:t>
      </w:r>
      <w:r w:rsidRPr="003227A7">
        <w:rPr>
          <w:rFonts w:ascii="Arial" w:eastAsia="Times New Roman" w:hAnsi="Arial" w:cs="Arial"/>
          <w:sz w:val="24"/>
          <w:szCs w:val="24"/>
          <w:lang w:eastAsia="ru-RU"/>
        </w:rPr>
        <w:t>рами корректна, вежлива, приветлива. Отличается вниманием и умением слушать. Дискуссии вед</w:t>
      </w:r>
      <w:r w:rsidR="003D6ECE" w:rsidRPr="003227A7">
        <w:rPr>
          <w:rFonts w:ascii="Arial" w:eastAsia="Times New Roman" w:hAnsi="Arial" w:cs="Arial"/>
          <w:sz w:val="24"/>
          <w:szCs w:val="24"/>
          <w:lang w:eastAsia="ru-RU"/>
        </w:rPr>
        <w:t>е</w:t>
      </w:r>
      <w:r w:rsidRPr="003227A7">
        <w:rPr>
          <w:rFonts w:ascii="Arial" w:eastAsia="Times New Roman" w:hAnsi="Arial" w:cs="Arial"/>
          <w:sz w:val="24"/>
          <w:szCs w:val="24"/>
          <w:lang w:eastAsia="ru-RU"/>
        </w:rPr>
        <w:t xml:space="preserve">т спокойно и аргументированно. </w:t>
      </w:r>
      <w:r w:rsidR="003D6ECE" w:rsidRPr="003227A7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3D6ECE" w:rsidRPr="003227A7" w:rsidRDefault="003D6ECE" w:rsidP="00CE134C">
      <w:pPr>
        <w:tabs>
          <w:tab w:val="left" w:pos="0"/>
        </w:tabs>
        <w:ind w:firstLine="851"/>
        <w:jc w:val="both"/>
        <w:rPr>
          <w:rFonts w:ascii="Arial" w:hAnsi="Arial" w:cs="Arial"/>
          <w:bCs/>
          <w:sz w:val="24"/>
          <w:szCs w:val="24"/>
        </w:rPr>
      </w:pPr>
      <w:r w:rsidRPr="003227A7">
        <w:rPr>
          <w:rFonts w:ascii="Arial" w:hAnsi="Arial" w:cs="Arial"/>
          <w:sz w:val="24"/>
          <w:szCs w:val="24"/>
        </w:rPr>
        <w:t xml:space="preserve">  </w:t>
      </w:r>
      <w:r w:rsidRPr="003227A7">
        <w:rPr>
          <w:rFonts w:ascii="Arial" w:hAnsi="Arial" w:cs="Arial"/>
          <w:bCs/>
          <w:sz w:val="24"/>
          <w:szCs w:val="24"/>
        </w:rPr>
        <w:t xml:space="preserve">Кроме того, Ирэна Владимировна является хорошим наставником для молодых специалистов, свой богатый практический опыт она передает новым сотрудникам. Ее отличают глубокое знание выполняемого дела, дисциплинированность, умение правильно организовать работу. </w:t>
      </w:r>
    </w:p>
    <w:p w:rsidR="003D6ECE" w:rsidRPr="003227A7" w:rsidRDefault="003D6ECE" w:rsidP="00CE134C">
      <w:pPr>
        <w:tabs>
          <w:tab w:val="left" w:pos="0"/>
        </w:tabs>
        <w:ind w:firstLine="851"/>
        <w:jc w:val="both"/>
        <w:rPr>
          <w:rFonts w:ascii="Arial" w:hAnsi="Arial" w:cs="Arial"/>
          <w:sz w:val="24"/>
          <w:szCs w:val="24"/>
        </w:rPr>
      </w:pPr>
      <w:r w:rsidRPr="003227A7">
        <w:rPr>
          <w:rFonts w:ascii="Arial" w:hAnsi="Arial" w:cs="Arial"/>
          <w:sz w:val="24"/>
          <w:szCs w:val="24"/>
        </w:rPr>
        <w:t>Черненко И.В. постоянно совершенствует профессиональный уровень, участвуя в различных семинарах и курсах повышения квалификации по своему направлению деятельности. Имеет заслуженный авторитет среди коллектива, учреждений и организаций города.</w:t>
      </w:r>
    </w:p>
    <w:p w:rsidR="003D6ECE" w:rsidRPr="003227A7" w:rsidRDefault="003D6ECE" w:rsidP="00CE134C">
      <w:pPr>
        <w:tabs>
          <w:tab w:val="left" w:pos="0"/>
        </w:tabs>
        <w:ind w:firstLine="851"/>
        <w:jc w:val="both"/>
        <w:rPr>
          <w:rFonts w:ascii="Arial" w:hAnsi="Arial" w:cs="Arial"/>
          <w:sz w:val="24"/>
          <w:szCs w:val="24"/>
        </w:rPr>
      </w:pPr>
      <w:r w:rsidRPr="003227A7">
        <w:rPr>
          <w:rFonts w:ascii="Arial" w:hAnsi="Arial" w:cs="Arial"/>
          <w:sz w:val="24"/>
          <w:szCs w:val="24"/>
        </w:rPr>
        <w:t xml:space="preserve">За время работы в администрации, Черненко И.В. проявила себя грамотным,  требовательным и ответственным руководителем,  тщательно и кропотливо выполняющим возложенные на нее должностные обязанности, умеющим организовать свою работу и работу во взаимодействии с сотрудниками и руководителями органов, учреждений и предприятий городского округа. </w:t>
      </w:r>
    </w:p>
    <w:p w:rsidR="003D6ECE" w:rsidRPr="00F832DC" w:rsidRDefault="003D6ECE" w:rsidP="00CE134C">
      <w:pPr>
        <w:spacing w:after="1"/>
        <w:jc w:val="both"/>
        <w:rPr>
          <w:sz w:val="24"/>
          <w:szCs w:val="24"/>
        </w:rPr>
      </w:pPr>
    </w:p>
    <w:sectPr w:rsidR="003D6ECE" w:rsidRPr="00F832DC" w:rsidSect="008D1699">
      <w:pgSz w:w="11906" w:h="16838"/>
      <w:pgMar w:top="1134" w:right="567" w:bottom="1276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3DA7" w:rsidRDefault="00FF3DA7" w:rsidP="00750CCF">
      <w:pPr>
        <w:spacing w:line="240" w:lineRule="auto"/>
      </w:pPr>
      <w:r>
        <w:separator/>
      </w:r>
    </w:p>
  </w:endnote>
  <w:endnote w:type="continuationSeparator" w:id="0">
    <w:p w:rsidR="00FF3DA7" w:rsidRDefault="00FF3DA7" w:rsidP="00750CC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3DA7" w:rsidRDefault="00FF3DA7" w:rsidP="00750CCF">
      <w:pPr>
        <w:spacing w:line="240" w:lineRule="auto"/>
      </w:pPr>
      <w:r>
        <w:separator/>
      </w:r>
    </w:p>
  </w:footnote>
  <w:footnote w:type="continuationSeparator" w:id="0">
    <w:p w:rsidR="00FF3DA7" w:rsidRDefault="00FF3DA7" w:rsidP="00750CC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B62570"/>
    <w:multiLevelType w:val="hybridMultilevel"/>
    <w:tmpl w:val="7C36C8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8316CA"/>
    <w:multiLevelType w:val="hybridMultilevel"/>
    <w:tmpl w:val="775A1D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194698"/>
    <w:multiLevelType w:val="hybridMultilevel"/>
    <w:tmpl w:val="ED8EE0B2"/>
    <w:lvl w:ilvl="0" w:tplc="4E047BB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CE605DD"/>
    <w:multiLevelType w:val="hybridMultilevel"/>
    <w:tmpl w:val="2C1A598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0DC7A84"/>
    <w:multiLevelType w:val="hybridMultilevel"/>
    <w:tmpl w:val="BFA826B8"/>
    <w:lvl w:ilvl="0" w:tplc="7CBEFFCC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sz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6612"/>
    <w:rsid w:val="00002E4D"/>
    <w:rsid w:val="000051F8"/>
    <w:rsid w:val="00006732"/>
    <w:rsid w:val="00020917"/>
    <w:rsid w:val="000269B1"/>
    <w:rsid w:val="00026FFF"/>
    <w:rsid w:val="00027595"/>
    <w:rsid w:val="00031270"/>
    <w:rsid w:val="00031FC5"/>
    <w:rsid w:val="00050101"/>
    <w:rsid w:val="00052A98"/>
    <w:rsid w:val="00061345"/>
    <w:rsid w:val="000642F5"/>
    <w:rsid w:val="00093F83"/>
    <w:rsid w:val="00096CE6"/>
    <w:rsid w:val="000A0C5D"/>
    <w:rsid w:val="000A1EF0"/>
    <w:rsid w:val="000A3D88"/>
    <w:rsid w:val="000B4741"/>
    <w:rsid w:val="000C1881"/>
    <w:rsid w:val="000C78C1"/>
    <w:rsid w:val="000D225C"/>
    <w:rsid w:val="000D352B"/>
    <w:rsid w:val="000D7932"/>
    <w:rsid w:val="000F177A"/>
    <w:rsid w:val="00104415"/>
    <w:rsid w:val="00104E4F"/>
    <w:rsid w:val="001204E4"/>
    <w:rsid w:val="00126B45"/>
    <w:rsid w:val="00127790"/>
    <w:rsid w:val="0013247E"/>
    <w:rsid w:val="00133B88"/>
    <w:rsid w:val="00133D7D"/>
    <w:rsid w:val="001340CD"/>
    <w:rsid w:val="00140A4F"/>
    <w:rsid w:val="00142BD2"/>
    <w:rsid w:val="0014706C"/>
    <w:rsid w:val="00147550"/>
    <w:rsid w:val="00161FBC"/>
    <w:rsid w:val="00170D9A"/>
    <w:rsid w:val="00172B45"/>
    <w:rsid w:val="001A310B"/>
    <w:rsid w:val="001A7194"/>
    <w:rsid w:val="001A7F34"/>
    <w:rsid w:val="001B0781"/>
    <w:rsid w:val="001B1682"/>
    <w:rsid w:val="001B2C5F"/>
    <w:rsid w:val="001B5D7F"/>
    <w:rsid w:val="001B7CB9"/>
    <w:rsid w:val="001C01C7"/>
    <w:rsid w:val="001D3186"/>
    <w:rsid w:val="001D7461"/>
    <w:rsid w:val="001E51F1"/>
    <w:rsid w:val="001E7A7E"/>
    <w:rsid w:val="001F23C1"/>
    <w:rsid w:val="001F4C41"/>
    <w:rsid w:val="00220009"/>
    <w:rsid w:val="002209D6"/>
    <w:rsid w:val="00223C48"/>
    <w:rsid w:val="00232E98"/>
    <w:rsid w:val="002404E8"/>
    <w:rsid w:val="00244AD0"/>
    <w:rsid w:val="002454F8"/>
    <w:rsid w:val="00246B44"/>
    <w:rsid w:val="0025041C"/>
    <w:rsid w:val="00252A29"/>
    <w:rsid w:val="00261697"/>
    <w:rsid w:val="00265CCB"/>
    <w:rsid w:val="00276612"/>
    <w:rsid w:val="002915B8"/>
    <w:rsid w:val="00293961"/>
    <w:rsid w:val="002951A6"/>
    <w:rsid w:val="002A0049"/>
    <w:rsid w:val="002A0DD0"/>
    <w:rsid w:val="002A3CF3"/>
    <w:rsid w:val="002B2D13"/>
    <w:rsid w:val="002B2DDD"/>
    <w:rsid w:val="002B7D94"/>
    <w:rsid w:val="002C165E"/>
    <w:rsid w:val="002C17CF"/>
    <w:rsid w:val="002C5972"/>
    <w:rsid w:val="002D3744"/>
    <w:rsid w:val="002E48F6"/>
    <w:rsid w:val="002E546D"/>
    <w:rsid w:val="002F60B9"/>
    <w:rsid w:val="003032D7"/>
    <w:rsid w:val="00307DC3"/>
    <w:rsid w:val="00311C27"/>
    <w:rsid w:val="00315990"/>
    <w:rsid w:val="00316955"/>
    <w:rsid w:val="003227A7"/>
    <w:rsid w:val="00327707"/>
    <w:rsid w:val="00330B5D"/>
    <w:rsid w:val="003321FD"/>
    <w:rsid w:val="0033737F"/>
    <w:rsid w:val="00346093"/>
    <w:rsid w:val="00350841"/>
    <w:rsid w:val="00352B74"/>
    <w:rsid w:val="003548F1"/>
    <w:rsid w:val="003566B6"/>
    <w:rsid w:val="00356CAB"/>
    <w:rsid w:val="003617A4"/>
    <w:rsid w:val="003638D7"/>
    <w:rsid w:val="00367B56"/>
    <w:rsid w:val="00367B92"/>
    <w:rsid w:val="00373B65"/>
    <w:rsid w:val="00374659"/>
    <w:rsid w:val="003766E4"/>
    <w:rsid w:val="003770B5"/>
    <w:rsid w:val="00385ECE"/>
    <w:rsid w:val="0038790E"/>
    <w:rsid w:val="0039004C"/>
    <w:rsid w:val="00396824"/>
    <w:rsid w:val="003A1185"/>
    <w:rsid w:val="003A27FD"/>
    <w:rsid w:val="003A5712"/>
    <w:rsid w:val="003A69FA"/>
    <w:rsid w:val="003B0BE2"/>
    <w:rsid w:val="003B5AEE"/>
    <w:rsid w:val="003B72A5"/>
    <w:rsid w:val="003C1B0B"/>
    <w:rsid w:val="003C25F5"/>
    <w:rsid w:val="003D6ECE"/>
    <w:rsid w:val="003E1441"/>
    <w:rsid w:val="003E5E56"/>
    <w:rsid w:val="003E6623"/>
    <w:rsid w:val="003F2D79"/>
    <w:rsid w:val="003F551C"/>
    <w:rsid w:val="00412843"/>
    <w:rsid w:val="004255D4"/>
    <w:rsid w:val="0042710F"/>
    <w:rsid w:val="00440FFB"/>
    <w:rsid w:val="00451021"/>
    <w:rsid w:val="004525E0"/>
    <w:rsid w:val="0045269B"/>
    <w:rsid w:val="00452D0B"/>
    <w:rsid w:val="00455A7A"/>
    <w:rsid w:val="00457A27"/>
    <w:rsid w:val="00467CEE"/>
    <w:rsid w:val="00490CA2"/>
    <w:rsid w:val="00496A55"/>
    <w:rsid w:val="00497A91"/>
    <w:rsid w:val="004A2F64"/>
    <w:rsid w:val="004A3D55"/>
    <w:rsid w:val="004B4798"/>
    <w:rsid w:val="004C53A0"/>
    <w:rsid w:val="004C5A1A"/>
    <w:rsid w:val="004D52B7"/>
    <w:rsid w:val="004D5C66"/>
    <w:rsid w:val="004E1B7D"/>
    <w:rsid w:val="004E48EC"/>
    <w:rsid w:val="004E4C89"/>
    <w:rsid w:val="004F4860"/>
    <w:rsid w:val="00501148"/>
    <w:rsid w:val="0051500D"/>
    <w:rsid w:val="005173CF"/>
    <w:rsid w:val="0052285A"/>
    <w:rsid w:val="005246C8"/>
    <w:rsid w:val="005316F3"/>
    <w:rsid w:val="00536950"/>
    <w:rsid w:val="005415A5"/>
    <w:rsid w:val="005436E5"/>
    <w:rsid w:val="005473C1"/>
    <w:rsid w:val="005604CE"/>
    <w:rsid w:val="00560A71"/>
    <w:rsid w:val="00563193"/>
    <w:rsid w:val="0056740E"/>
    <w:rsid w:val="00567A10"/>
    <w:rsid w:val="00567FEB"/>
    <w:rsid w:val="005846AD"/>
    <w:rsid w:val="005867B6"/>
    <w:rsid w:val="0058707C"/>
    <w:rsid w:val="005905E9"/>
    <w:rsid w:val="00597E37"/>
    <w:rsid w:val="005A6B67"/>
    <w:rsid w:val="005B605F"/>
    <w:rsid w:val="005C5439"/>
    <w:rsid w:val="005C777F"/>
    <w:rsid w:val="005D0440"/>
    <w:rsid w:val="005D6B95"/>
    <w:rsid w:val="005E691F"/>
    <w:rsid w:val="006063F4"/>
    <w:rsid w:val="00611730"/>
    <w:rsid w:val="006138F6"/>
    <w:rsid w:val="00616CD2"/>
    <w:rsid w:val="0063035E"/>
    <w:rsid w:val="006305E2"/>
    <w:rsid w:val="00631145"/>
    <w:rsid w:val="006436D6"/>
    <w:rsid w:val="00656DD0"/>
    <w:rsid w:val="00657CBF"/>
    <w:rsid w:val="00660D24"/>
    <w:rsid w:val="00666291"/>
    <w:rsid w:val="0068229A"/>
    <w:rsid w:val="00691950"/>
    <w:rsid w:val="006921B1"/>
    <w:rsid w:val="00696CB5"/>
    <w:rsid w:val="006A48A1"/>
    <w:rsid w:val="006C2223"/>
    <w:rsid w:val="006D02FD"/>
    <w:rsid w:val="006D3511"/>
    <w:rsid w:val="006D6346"/>
    <w:rsid w:val="0070506A"/>
    <w:rsid w:val="00706CE1"/>
    <w:rsid w:val="007139BD"/>
    <w:rsid w:val="007167A2"/>
    <w:rsid w:val="00733460"/>
    <w:rsid w:val="007346E2"/>
    <w:rsid w:val="007375BD"/>
    <w:rsid w:val="007427E9"/>
    <w:rsid w:val="0075090D"/>
    <w:rsid w:val="00750CCF"/>
    <w:rsid w:val="00752326"/>
    <w:rsid w:val="00756B0B"/>
    <w:rsid w:val="00767256"/>
    <w:rsid w:val="0076730F"/>
    <w:rsid w:val="007756F8"/>
    <w:rsid w:val="00780665"/>
    <w:rsid w:val="00793005"/>
    <w:rsid w:val="007A4D71"/>
    <w:rsid w:val="007B0387"/>
    <w:rsid w:val="007C6BBF"/>
    <w:rsid w:val="007C77EE"/>
    <w:rsid w:val="007D1D0A"/>
    <w:rsid w:val="007E1C20"/>
    <w:rsid w:val="007E2275"/>
    <w:rsid w:val="007E2F3F"/>
    <w:rsid w:val="007E3416"/>
    <w:rsid w:val="00801835"/>
    <w:rsid w:val="008107E8"/>
    <w:rsid w:val="00825342"/>
    <w:rsid w:val="008264AC"/>
    <w:rsid w:val="00832E1E"/>
    <w:rsid w:val="00834108"/>
    <w:rsid w:val="00840426"/>
    <w:rsid w:val="008425F1"/>
    <w:rsid w:val="00842A69"/>
    <w:rsid w:val="008466B0"/>
    <w:rsid w:val="00846BBE"/>
    <w:rsid w:val="0084714B"/>
    <w:rsid w:val="00847E39"/>
    <w:rsid w:val="008528BE"/>
    <w:rsid w:val="0085317A"/>
    <w:rsid w:val="00854FC8"/>
    <w:rsid w:val="0085631E"/>
    <w:rsid w:val="0086082E"/>
    <w:rsid w:val="00861351"/>
    <w:rsid w:val="0086276A"/>
    <w:rsid w:val="00866467"/>
    <w:rsid w:val="0087487F"/>
    <w:rsid w:val="008769F5"/>
    <w:rsid w:val="00876C51"/>
    <w:rsid w:val="00885549"/>
    <w:rsid w:val="00886A6B"/>
    <w:rsid w:val="00892595"/>
    <w:rsid w:val="00896250"/>
    <w:rsid w:val="008978DF"/>
    <w:rsid w:val="00897A9A"/>
    <w:rsid w:val="008A09B8"/>
    <w:rsid w:val="008A58E8"/>
    <w:rsid w:val="008B11A2"/>
    <w:rsid w:val="008B271E"/>
    <w:rsid w:val="008C6C91"/>
    <w:rsid w:val="008D1699"/>
    <w:rsid w:val="008D2553"/>
    <w:rsid w:val="008E77EB"/>
    <w:rsid w:val="008F2A89"/>
    <w:rsid w:val="008F4F1F"/>
    <w:rsid w:val="0090037F"/>
    <w:rsid w:val="00920DA9"/>
    <w:rsid w:val="009244BE"/>
    <w:rsid w:val="00927213"/>
    <w:rsid w:val="00934573"/>
    <w:rsid w:val="00937D50"/>
    <w:rsid w:val="009407CE"/>
    <w:rsid w:val="00941DE1"/>
    <w:rsid w:val="00942DDA"/>
    <w:rsid w:val="00945EDB"/>
    <w:rsid w:val="00954729"/>
    <w:rsid w:val="00957B95"/>
    <w:rsid w:val="00960821"/>
    <w:rsid w:val="00961287"/>
    <w:rsid w:val="00965705"/>
    <w:rsid w:val="009657E9"/>
    <w:rsid w:val="0096707B"/>
    <w:rsid w:val="009677E7"/>
    <w:rsid w:val="00967F27"/>
    <w:rsid w:val="00975919"/>
    <w:rsid w:val="00976D63"/>
    <w:rsid w:val="00976EFE"/>
    <w:rsid w:val="00986A5B"/>
    <w:rsid w:val="00991904"/>
    <w:rsid w:val="009951DA"/>
    <w:rsid w:val="00995A29"/>
    <w:rsid w:val="00996825"/>
    <w:rsid w:val="009B1ADA"/>
    <w:rsid w:val="009B7AF5"/>
    <w:rsid w:val="009C1010"/>
    <w:rsid w:val="009C166D"/>
    <w:rsid w:val="009C2D0A"/>
    <w:rsid w:val="009C5690"/>
    <w:rsid w:val="009D25FB"/>
    <w:rsid w:val="009D280C"/>
    <w:rsid w:val="009D6D91"/>
    <w:rsid w:val="009D7BC6"/>
    <w:rsid w:val="009F3CD3"/>
    <w:rsid w:val="009F501D"/>
    <w:rsid w:val="009F5350"/>
    <w:rsid w:val="00A06A12"/>
    <w:rsid w:val="00A103CC"/>
    <w:rsid w:val="00A14CF0"/>
    <w:rsid w:val="00A155C5"/>
    <w:rsid w:val="00A20646"/>
    <w:rsid w:val="00A22A34"/>
    <w:rsid w:val="00A2535A"/>
    <w:rsid w:val="00A33322"/>
    <w:rsid w:val="00A37E93"/>
    <w:rsid w:val="00A5495D"/>
    <w:rsid w:val="00A60666"/>
    <w:rsid w:val="00A67621"/>
    <w:rsid w:val="00A71138"/>
    <w:rsid w:val="00A90D55"/>
    <w:rsid w:val="00A973FC"/>
    <w:rsid w:val="00AA31D6"/>
    <w:rsid w:val="00AA6173"/>
    <w:rsid w:val="00AB07EE"/>
    <w:rsid w:val="00AB1CD8"/>
    <w:rsid w:val="00AB391D"/>
    <w:rsid w:val="00AB6F80"/>
    <w:rsid w:val="00AC5F2E"/>
    <w:rsid w:val="00AD6291"/>
    <w:rsid w:val="00AE20BB"/>
    <w:rsid w:val="00AE29A6"/>
    <w:rsid w:val="00AE31DB"/>
    <w:rsid w:val="00AF1256"/>
    <w:rsid w:val="00B158D0"/>
    <w:rsid w:val="00B224E9"/>
    <w:rsid w:val="00B43D04"/>
    <w:rsid w:val="00B5242B"/>
    <w:rsid w:val="00B6185C"/>
    <w:rsid w:val="00B66F1E"/>
    <w:rsid w:val="00B74000"/>
    <w:rsid w:val="00B74259"/>
    <w:rsid w:val="00B75B7E"/>
    <w:rsid w:val="00B83C10"/>
    <w:rsid w:val="00BB2B8C"/>
    <w:rsid w:val="00BC6990"/>
    <w:rsid w:val="00BD0FB2"/>
    <w:rsid w:val="00BD65EC"/>
    <w:rsid w:val="00BD7ABA"/>
    <w:rsid w:val="00BE0AAC"/>
    <w:rsid w:val="00BE793E"/>
    <w:rsid w:val="00BF0350"/>
    <w:rsid w:val="00BF413B"/>
    <w:rsid w:val="00BF6B3B"/>
    <w:rsid w:val="00BF715A"/>
    <w:rsid w:val="00BF7E42"/>
    <w:rsid w:val="00C061FA"/>
    <w:rsid w:val="00C135E4"/>
    <w:rsid w:val="00C1576C"/>
    <w:rsid w:val="00C20807"/>
    <w:rsid w:val="00C21243"/>
    <w:rsid w:val="00C414AF"/>
    <w:rsid w:val="00C43D12"/>
    <w:rsid w:val="00C641E1"/>
    <w:rsid w:val="00C73304"/>
    <w:rsid w:val="00C734D1"/>
    <w:rsid w:val="00C932B1"/>
    <w:rsid w:val="00C96260"/>
    <w:rsid w:val="00C96E83"/>
    <w:rsid w:val="00CA32B1"/>
    <w:rsid w:val="00CB16BB"/>
    <w:rsid w:val="00CB7049"/>
    <w:rsid w:val="00CD2665"/>
    <w:rsid w:val="00CD3B63"/>
    <w:rsid w:val="00CD7937"/>
    <w:rsid w:val="00CE134C"/>
    <w:rsid w:val="00CE181D"/>
    <w:rsid w:val="00CE7106"/>
    <w:rsid w:val="00CF21DD"/>
    <w:rsid w:val="00D0252C"/>
    <w:rsid w:val="00D23544"/>
    <w:rsid w:val="00D27284"/>
    <w:rsid w:val="00D31F01"/>
    <w:rsid w:val="00D32781"/>
    <w:rsid w:val="00D334C9"/>
    <w:rsid w:val="00D33CA9"/>
    <w:rsid w:val="00D43F92"/>
    <w:rsid w:val="00D5299E"/>
    <w:rsid w:val="00D54E6E"/>
    <w:rsid w:val="00D63411"/>
    <w:rsid w:val="00D74699"/>
    <w:rsid w:val="00D805FA"/>
    <w:rsid w:val="00D86FC5"/>
    <w:rsid w:val="00D878FD"/>
    <w:rsid w:val="00D93358"/>
    <w:rsid w:val="00D93D22"/>
    <w:rsid w:val="00D948BF"/>
    <w:rsid w:val="00DA2E6F"/>
    <w:rsid w:val="00DA3763"/>
    <w:rsid w:val="00DB0203"/>
    <w:rsid w:val="00DB2CAC"/>
    <w:rsid w:val="00DC543C"/>
    <w:rsid w:val="00DD0156"/>
    <w:rsid w:val="00DE06A2"/>
    <w:rsid w:val="00DE129C"/>
    <w:rsid w:val="00DE772E"/>
    <w:rsid w:val="00DF27D1"/>
    <w:rsid w:val="00DF6B97"/>
    <w:rsid w:val="00DF7AD5"/>
    <w:rsid w:val="00E220DA"/>
    <w:rsid w:val="00E2275B"/>
    <w:rsid w:val="00E34103"/>
    <w:rsid w:val="00E35000"/>
    <w:rsid w:val="00E352F5"/>
    <w:rsid w:val="00E502A7"/>
    <w:rsid w:val="00E53EA6"/>
    <w:rsid w:val="00E62683"/>
    <w:rsid w:val="00E71E11"/>
    <w:rsid w:val="00E73FAE"/>
    <w:rsid w:val="00E756B1"/>
    <w:rsid w:val="00E82FAB"/>
    <w:rsid w:val="00E8405B"/>
    <w:rsid w:val="00E85423"/>
    <w:rsid w:val="00E85A97"/>
    <w:rsid w:val="00E87AEA"/>
    <w:rsid w:val="00E91865"/>
    <w:rsid w:val="00E978A9"/>
    <w:rsid w:val="00EA09CF"/>
    <w:rsid w:val="00EA7AB0"/>
    <w:rsid w:val="00EB1486"/>
    <w:rsid w:val="00EB5651"/>
    <w:rsid w:val="00EC174B"/>
    <w:rsid w:val="00ED031F"/>
    <w:rsid w:val="00ED252E"/>
    <w:rsid w:val="00ED4FFB"/>
    <w:rsid w:val="00EE2B38"/>
    <w:rsid w:val="00EE4529"/>
    <w:rsid w:val="00EE4DE7"/>
    <w:rsid w:val="00EF3D0A"/>
    <w:rsid w:val="00F02ACF"/>
    <w:rsid w:val="00F1277D"/>
    <w:rsid w:val="00F35C46"/>
    <w:rsid w:val="00F37551"/>
    <w:rsid w:val="00F463E8"/>
    <w:rsid w:val="00F57FDB"/>
    <w:rsid w:val="00F622A8"/>
    <w:rsid w:val="00F63C1D"/>
    <w:rsid w:val="00F64A98"/>
    <w:rsid w:val="00F67478"/>
    <w:rsid w:val="00F706FC"/>
    <w:rsid w:val="00F73572"/>
    <w:rsid w:val="00F7690C"/>
    <w:rsid w:val="00F8042F"/>
    <w:rsid w:val="00F823FB"/>
    <w:rsid w:val="00F8312F"/>
    <w:rsid w:val="00F832DC"/>
    <w:rsid w:val="00F84663"/>
    <w:rsid w:val="00F90F7E"/>
    <w:rsid w:val="00F910F2"/>
    <w:rsid w:val="00F95100"/>
    <w:rsid w:val="00F96900"/>
    <w:rsid w:val="00FA0EEF"/>
    <w:rsid w:val="00FA6B6C"/>
    <w:rsid w:val="00FB17C2"/>
    <w:rsid w:val="00FB2A52"/>
    <w:rsid w:val="00FB726F"/>
    <w:rsid w:val="00FC1F55"/>
    <w:rsid w:val="00FC314D"/>
    <w:rsid w:val="00FD2B41"/>
    <w:rsid w:val="00FD619B"/>
    <w:rsid w:val="00FD7827"/>
    <w:rsid w:val="00FE5DC7"/>
    <w:rsid w:val="00FE5E5C"/>
    <w:rsid w:val="00FF2951"/>
    <w:rsid w:val="00FF3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CC2340B"/>
  <w15:docId w15:val="{63F54FBB-4FAE-4D20-925A-0045AEC485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6D63"/>
    <w:pPr>
      <w:spacing w:line="276" w:lineRule="auto"/>
    </w:pPr>
    <w:rPr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76D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annotation reference"/>
    <w:uiPriority w:val="99"/>
    <w:semiHidden/>
    <w:unhideWhenUsed/>
    <w:rsid w:val="00E73FAE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E73FAE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link w:val="a5"/>
    <w:uiPriority w:val="99"/>
    <w:semiHidden/>
    <w:rsid w:val="00E73FAE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E73FAE"/>
    <w:rPr>
      <w:b/>
      <w:bCs/>
    </w:rPr>
  </w:style>
  <w:style w:type="character" w:customStyle="1" w:styleId="a8">
    <w:name w:val="Тема примечания Знак"/>
    <w:link w:val="a7"/>
    <w:uiPriority w:val="99"/>
    <w:semiHidden/>
    <w:rsid w:val="00E73FAE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E73FA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E73FAE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750CCF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750CCF"/>
  </w:style>
  <w:style w:type="paragraph" w:styleId="ad">
    <w:name w:val="footer"/>
    <w:basedOn w:val="a"/>
    <w:link w:val="ae"/>
    <w:uiPriority w:val="99"/>
    <w:unhideWhenUsed/>
    <w:rsid w:val="00750CCF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750CCF"/>
  </w:style>
  <w:style w:type="paragraph" w:styleId="af">
    <w:name w:val="List Paragraph"/>
    <w:basedOn w:val="a"/>
    <w:uiPriority w:val="34"/>
    <w:rsid w:val="007139BD"/>
  </w:style>
  <w:style w:type="character" w:styleId="af0">
    <w:name w:val="Placeholder Text"/>
    <w:uiPriority w:val="99"/>
    <w:semiHidden/>
    <w:rsid w:val="00050101"/>
    <w:rPr>
      <w:color w:val="808080"/>
    </w:rPr>
  </w:style>
  <w:style w:type="paragraph" w:customStyle="1" w:styleId="af1">
    <w:name w:val="#Основной_Текст"/>
    <w:link w:val="af2"/>
    <w:qFormat/>
    <w:rsid w:val="00EC174B"/>
    <w:pPr>
      <w:tabs>
        <w:tab w:val="left" w:pos="1276"/>
        <w:tab w:val="left" w:pos="1418"/>
        <w:tab w:val="left" w:pos="1985"/>
        <w:tab w:val="left" w:pos="2552"/>
      </w:tabs>
      <w:spacing w:line="276" w:lineRule="auto"/>
      <w:ind w:firstLine="709"/>
      <w:jc w:val="both"/>
    </w:pPr>
    <w:rPr>
      <w:sz w:val="28"/>
      <w:szCs w:val="28"/>
      <w:lang w:eastAsia="en-US"/>
    </w:rPr>
  </w:style>
  <w:style w:type="character" w:customStyle="1" w:styleId="af2">
    <w:name w:val="#Основной_Текст Знак"/>
    <w:link w:val="af1"/>
    <w:rsid w:val="00EC174B"/>
    <w:rPr>
      <w:rFonts w:cs="Times New Roman"/>
      <w:szCs w:val="28"/>
    </w:rPr>
  </w:style>
  <w:style w:type="paragraph" w:customStyle="1" w:styleId="af3">
    <w:name w:val="#Адресат"/>
    <w:basedOn w:val="af4"/>
    <w:link w:val="af5"/>
    <w:qFormat/>
    <w:rsid w:val="0068229A"/>
    <w:pPr>
      <w:spacing w:line="240" w:lineRule="auto"/>
      <w:ind w:firstLine="0"/>
      <w:jc w:val="left"/>
    </w:pPr>
  </w:style>
  <w:style w:type="character" w:customStyle="1" w:styleId="af5">
    <w:name w:val="#Адресат Знак"/>
    <w:link w:val="af3"/>
    <w:rsid w:val="0068229A"/>
    <w:rPr>
      <w:rFonts w:cs="Times New Roman"/>
      <w:szCs w:val="28"/>
    </w:rPr>
  </w:style>
  <w:style w:type="paragraph" w:customStyle="1" w:styleId="af6">
    <w:name w:val="#Должность_Подписанта"/>
    <w:basedOn w:val="af3"/>
    <w:link w:val="af7"/>
    <w:qFormat/>
    <w:rsid w:val="0068229A"/>
    <w:pPr>
      <w:keepLines/>
    </w:pPr>
  </w:style>
  <w:style w:type="character" w:customStyle="1" w:styleId="af7">
    <w:name w:val="#Должность_Подписанта Знак"/>
    <w:link w:val="af6"/>
    <w:rsid w:val="0068229A"/>
    <w:rPr>
      <w:rFonts w:cs="Times New Roman"/>
      <w:szCs w:val="28"/>
    </w:rPr>
  </w:style>
  <w:style w:type="paragraph" w:customStyle="1" w:styleId="af8">
    <w:name w:val="#Заголовок_к_Тексту"/>
    <w:basedOn w:val="af3"/>
    <w:link w:val="af9"/>
    <w:rsid w:val="0068229A"/>
    <w:pPr>
      <w:keepLines/>
    </w:pPr>
    <w:rPr>
      <w:sz w:val="24"/>
    </w:rPr>
  </w:style>
  <w:style w:type="character" w:customStyle="1" w:styleId="af9">
    <w:name w:val="#Заголовок_к_Тексту Знак"/>
    <w:link w:val="af8"/>
    <w:rsid w:val="0068229A"/>
    <w:rPr>
      <w:rFonts w:cs="Times New Roman"/>
      <w:sz w:val="24"/>
      <w:szCs w:val="28"/>
    </w:rPr>
  </w:style>
  <w:style w:type="paragraph" w:customStyle="1" w:styleId="afa">
    <w:name w:val="#Исполнитель"/>
    <w:basedOn w:val="af3"/>
    <w:link w:val="afb"/>
    <w:qFormat/>
    <w:rsid w:val="0068229A"/>
    <w:pPr>
      <w:keepNext/>
      <w:keepLines/>
    </w:pPr>
    <w:rPr>
      <w:sz w:val="20"/>
    </w:rPr>
  </w:style>
  <w:style w:type="character" w:customStyle="1" w:styleId="afb">
    <w:name w:val="#Исполнитель Знак"/>
    <w:link w:val="afa"/>
    <w:rsid w:val="0068229A"/>
    <w:rPr>
      <w:rFonts w:cs="Times New Roman"/>
      <w:sz w:val="20"/>
      <w:szCs w:val="28"/>
    </w:rPr>
  </w:style>
  <w:style w:type="paragraph" w:customStyle="1" w:styleId="afc">
    <w:name w:val="#Обращение"/>
    <w:basedOn w:val="af4"/>
    <w:link w:val="afd"/>
    <w:qFormat/>
    <w:rsid w:val="0068229A"/>
    <w:pPr>
      <w:spacing w:line="240" w:lineRule="auto"/>
      <w:ind w:firstLine="0"/>
      <w:jc w:val="center"/>
    </w:pPr>
  </w:style>
  <w:style w:type="character" w:customStyle="1" w:styleId="afd">
    <w:name w:val="#Обращение Знак"/>
    <w:link w:val="afc"/>
    <w:rsid w:val="0068229A"/>
    <w:rPr>
      <w:rFonts w:cs="Times New Roman"/>
      <w:szCs w:val="28"/>
    </w:rPr>
  </w:style>
  <w:style w:type="paragraph" w:customStyle="1" w:styleId="afe">
    <w:name w:val="#Приложение"/>
    <w:basedOn w:val="af4"/>
    <w:link w:val="aff"/>
    <w:qFormat/>
    <w:rsid w:val="0068229A"/>
    <w:pPr>
      <w:spacing w:line="240" w:lineRule="auto"/>
      <w:jc w:val="left"/>
    </w:pPr>
  </w:style>
  <w:style w:type="character" w:customStyle="1" w:styleId="aff">
    <w:name w:val="#Приложение Знак"/>
    <w:link w:val="afe"/>
    <w:rsid w:val="0068229A"/>
    <w:rPr>
      <w:rFonts w:cs="Times New Roman"/>
      <w:szCs w:val="28"/>
    </w:rPr>
  </w:style>
  <w:style w:type="paragraph" w:customStyle="1" w:styleId="aff0">
    <w:name w:val="#Расшифровка_Подписи"/>
    <w:basedOn w:val="af3"/>
    <w:link w:val="aff1"/>
    <w:qFormat/>
    <w:rsid w:val="0068229A"/>
    <w:pPr>
      <w:keepLines/>
      <w:jc w:val="right"/>
    </w:pPr>
  </w:style>
  <w:style w:type="character" w:customStyle="1" w:styleId="aff1">
    <w:name w:val="#Расшифровка_Подписи Знак"/>
    <w:link w:val="aff0"/>
    <w:rsid w:val="0068229A"/>
    <w:rPr>
      <w:rFonts w:cs="Times New Roman"/>
      <w:szCs w:val="28"/>
    </w:rPr>
  </w:style>
  <w:style w:type="paragraph" w:customStyle="1" w:styleId="aff2">
    <w:name w:val="#Список_Приложений"/>
    <w:basedOn w:val="af4"/>
    <w:link w:val="aff3"/>
    <w:qFormat/>
    <w:rsid w:val="0068229A"/>
    <w:pPr>
      <w:spacing w:after="40" w:line="240" w:lineRule="auto"/>
      <w:ind w:firstLine="0"/>
    </w:pPr>
  </w:style>
  <w:style w:type="character" w:customStyle="1" w:styleId="aff3">
    <w:name w:val="#Список_Приложений Знак"/>
    <w:link w:val="aff2"/>
    <w:rsid w:val="0068229A"/>
    <w:rPr>
      <w:rFonts w:cs="Times New Roman"/>
      <w:szCs w:val="28"/>
    </w:rPr>
  </w:style>
  <w:style w:type="paragraph" w:styleId="aff4">
    <w:name w:val="No Spacing"/>
    <w:uiPriority w:val="1"/>
    <w:rsid w:val="007139BD"/>
    <w:rPr>
      <w:sz w:val="28"/>
      <w:szCs w:val="22"/>
      <w:lang w:eastAsia="en-US"/>
    </w:rPr>
  </w:style>
  <w:style w:type="paragraph" w:customStyle="1" w:styleId="ConsPlusTitle">
    <w:name w:val="ConsPlusTitle"/>
    <w:rsid w:val="002C165E"/>
    <w:pPr>
      <w:widowControl w:val="0"/>
      <w:autoSpaceDE w:val="0"/>
      <w:autoSpaceDN w:val="0"/>
    </w:pPr>
    <w:rPr>
      <w:rFonts w:eastAsia="Times New Roman"/>
      <w:b/>
      <w:sz w:val="28"/>
    </w:rPr>
  </w:style>
  <w:style w:type="paragraph" w:customStyle="1" w:styleId="af4">
    <w:name w:val="#Текст_Документа"/>
    <w:link w:val="aff5"/>
    <w:qFormat/>
    <w:rsid w:val="0068229A"/>
    <w:pPr>
      <w:tabs>
        <w:tab w:val="left" w:pos="1276"/>
        <w:tab w:val="left" w:pos="1418"/>
        <w:tab w:val="left" w:pos="1985"/>
        <w:tab w:val="left" w:pos="2552"/>
      </w:tabs>
      <w:spacing w:line="276" w:lineRule="auto"/>
      <w:ind w:firstLine="709"/>
      <w:jc w:val="both"/>
    </w:pPr>
    <w:rPr>
      <w:sz w:val="28"/>
      <w:szCs w:val="28"/>
      <w:lang w:eastAsia="en-US"/>
    </w:rPr>
  </w:style>
  <w:style w:type="character" w:customStyle="1" w:styleId="aff5">
    <w:name w:val="#Текст_Документа Знак"/>
    <w:link w:val="af4"/>
    <w:rsid w:val="0068229A"/>
    <w:rPr>
      <w:rFonts w:cs="Times New Roman"/>
      <w:szCs w:val="28"/>
    </w:rPr>
  </w:style>
  <w:style w:type="paragraph" w:customStyle="1" w:styleId="aff6">
    <w:name w:val="#Вид_Документа"/>
    <w:basedOn w:val="af4"/>
    <w:link w:val="aff7"/>
    <w:qFormat/>
    <w:rsid w:val="0068229A"/>
    <w:pPr>
      <w:spacing w:line="240" w:lineRule="auto"/>
      <w:ind w:firstLine="0"/>
      <w:jc w:val="left"/>
    </w:pPr>
    <w:rPr>
      <w:b/>
      <w:caps/>
      <w:spacing w:val="20"/>
    </w:rPr>
  </w:style>
  <w:style w:type="character" w:customStyle="1" w:styleId="aff7">
    <w:name w:val="#Вид_Документа Знак"/>
    <w:link w:val="aff6"/>
    <w:rsid w:val="0068229A"/>
    <w:rPr>
      <w:rFonts w:cs="Times New Roman"/>
      <w:b/>
      <w:caps/>
      <w:spacing w:val="20"/>
      <w:szCs w:val="28"/>
    </w:rPr>
  </w:style>
  <w:style w:type="paragraph" w:customStyle="1" w:styleId="ConsPlusNormal">
    <w:name w:val="ConsPlusNormal"/>
    <w:rsid w:val="00026FFF"/>
    <w:pPr>
      <w:autoSpaceDE w:val="0"/>
      <w:autoSpaceDN w:val="0"/>
      <w:adjustRightInd w:val="0"/>
    </w:pPr>
    <w:rPr>
      <w:sz w:val="28"/>
      <w:szCs w:val="28"/>
      <w:lang w:eastAsia="en-US"/>
    </w:rPr>
  </w:style>
  <w:style w:type="table" w:customStyle="1" w:styleId="1">
    <w:name w:val="Сетка таблицы1"/>
    <w:basedOn w:val="a1"/>
    <w:next w:val="a3"/>
    <w:uiPriority w:val="59"/>
    <w:rsid w:val="001A310B"/>
    <w:rPr>
      <w:sz w:val="28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1"/>
    <w:basedOn w:val="a1"/>
    <w:next w:val="a3"/>
    <w:uiPriority w:val="59"/>
    <w:rsid w:val="001A310B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8">
    <w:name w:val="Normal (Web)"/>
    <w:basedOn w:val="a"/>
    <w:uiPriority w:val="99"/>
    <w:rsid w:val="00F832DC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90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avrentevaOK\Downloads\&#1055;&#1080;&#1089;&#1100;&#1084;&#1086;%20&#1047;&#1055;&#1055;%20&#1052;&#1054;%20-%20&#1088;&#1091;&#1082;&#1086;&#1074;&#1086;&#1076;&#1080;&#1090;&#1077;&#1083;&#1103;%20&#1043;&#1059;&#1058;&#1055;%20&#1052;&#1054;%20&#1040;.&#1050;.%20&#1050;&#1054;&#1057;&#1058;&#1054;&#1052;&#1040;&#1056;&#1054;&#1042;&#1040;%20(1)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462E1F-1B5B-478A-9AA4-6E636D7F38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Письмо ЗПП МО - руководителя ГУТП МО А.К. КОСТОМАРОВА (1)</Template>
  <TotalTime>5</TotalTime>
  <Pages>1</Pages>
  <Words>336</Words>
  <Characters>1920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Лаврентьева Ольга Константиновна</dc:creator>
  <cp:keywords/>
  <dc:description>exif_MSED_666eb9c66f681632c2e1cb83b97d8add41e51315d0258440d5a4f96c2dd015bb</dc:description>
  <cp:lastModifiedBy>User</cp:lastModifiedBy>
  <cp:revision>4</cp:revision>
  <cp:lastPrinted>2023-03-20T07:06:00Z</cp:lastPrinted>
  <dcterms:created xsi:type="dcterms:W3CDTF">2023-03-09T13:53:00Z</dcterms:created>
  <dcterms:modified xsi:type="dcterms:W3CDTF">2023-03-20T07:11:00Z</dcterms:modified>
</cp:coreProperties>
</file>